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15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859BD" w:rsidRPr="00F859BD" w:rsidTr="009F6473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859BD" w:rsidRPr="003C74F9" w:rsidRDefault="00F859BD" w:rsidP="009F647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3C74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F859BD" w:rsidRPr="003C74F9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C74F9">
              <w:rPr>
                <w:rFonts w:ascii="Calibri Light" w:hAnsi="Calibri Light" w:cs="Calibri Light"/>
                <w:color w:val="000000"/>
                <w:lang w:val="en-US"/>
              </w:rPr>
              <w:t xml:space="preserve">Arduino </w:t>
            </w:r>
            <w:proofErr w:type="spellStart"/>
            <w:r w:rsidRPr="003C74F9">
              <w:rPr>
                <w:rFonts w:ascii="Calibri Light" w:hAnsi="Calibri Light" w:cs="Calibri Light"/>
                <w:color w:val="000000"/>
                <w:lang w:val="en-US"/>
              </w:rPr>
              <w:t>Oplà</w:t>
            </w:r>
            <w:proofErr w:type="spellEnd"/>
            <w:r w:rsidRPr="003C74F9">
              <w:rPr>
                <w:rFonts w:ascii="Calibri Light" w:hAnsi="Calibri Light" w:cs="Calibri Light"/>
                <w:color w:val="000000"/>
                <w:lang w:val="en-US"/>
              </w:rPr>
              <w:t xml:space="preserve"> </w:t>
            </w:r>
            <w:proofErr w:type="spellStart"/>
            <w:r w:rsidRPr="003C74F9">
              <w:rPr>
                <w:rFonts w:ascii="Calibri Light" w:hAnsi="Calibri Light" w:cs="Calibri Light"/>
                <w:color w:val="000000"/>
                <w:lang w:val="en-US"/>
              </w:rPr>
              <w:t>IoT</w:t>
            </w:r>
            <w:proofErr w:type="spellEnd"/>
            <w:r w:rsidRPr="003C74F9">
              <w:rPr>
                <w:rFonts w:ascii="Calibri Light" w:hAnsi="Calibri Light" w:cs="Calibri Light"/>
                <w:color w:val="000000"/>
                <w:lang w:val="en-US"/>
              </w:rPr>
              <w:t xml:space="preserve"> Kit </w:t>
            </w:r>
          </w:p>
        </w:tc>
      </w:tr>
      <w:tr w:rsidR="00F859BD" w:rsidRPr="00820A4B" w:rsidTr="009F6473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F859BD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F859BD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859BD" w:rsidRPr="00820A4B" w:rsidTr="009F6473">
        <w:trPr>
          <w:trHeight w:val="428"/>
        </w:trPr>
        <w:tc>
          <w:tcPr>
            <w:tcW w:w="1124" w:type="dxa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F859BD" w:rsidRPr="00196354" w:rsidRDefault="00F859BD" w:rsidP="009F6473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Arduino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Oplà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IoT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Kit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 xml:space="preserve"> Πλήρης πλατφόρμα DIY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IoT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 xml:space="preserve"> για συνδεδεμένες έξυπνες εφαρμογές στο σπίτι/χώρο εργασίας</w:t>
            </w:r>
          </w:p>
        </w:tc>
        <w:tc>
          <w:tcPr>
            <w:tcW w:w="1080" w:type="dxa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F859BD" w:rsidRPr="00820A4B" w:rsidTr="009F6473">
        <w:trPr>
          <w:trHeight w:val="330"/>
        </w:trPr>
        <w:tc>
          <w:tcPr>
            <w:tcW w:w="1124" w:type="dxa"/>
            <w:vAlign w:val="center"/>
          </w:tcPr>
          <w:p w:rsidR="00F859BD" w:rsidRPr="00FB0DCB" w:rsidRDefault="00F859BD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F859BD" w:rsidRPr="00820A4B" w:rsidRDefault="00F859BD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</w:tcPr>
          <w:p w:rsidR="00F859BD" w:rsidRPr="00FB0DCB" w:rsidRDefault="00F859BD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59BD" w:rsidRPr="00820A4B" w:rsidRDefault="00F859BD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59BD" w:rsidRPr="00820A4B" w:rsidRDefault="00F859BD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:rsidR="00B43CAA" w:rsidRPr="00F859BD" w:rsidRDefault="00B43CAA" w:rsidP="00F859BD">
      <w:bookmarkStart w:id="0" w:name="_GoBack"/>
      <w:bookmarkEnd w:id="0"/>
    </w:p>
    <w:sectPr w:rsidR="00B43CAA" w:rsidRPr="00F859B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8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8754F729</Template>
  <TotalTime>1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2025-11-11T10:24:00Z</dcterms:created>
  <dcterms:modified xsi:type="dcterms:W3CDTF">2025-11-11T10:24:00Z</dcterms:modified>
</cp:coreProperties>
</file>